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F71520">
        <w:rPr>
          <w:rFonts w:cs="Arial"/>
          <w:b/>
          <w:caps/>
          <w:sz w:val="28"/>
          <w:szCs w:val="28"/>
        </w:rPr>
        <w:t>1271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7152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F71520">
              <w:rPr>
                <w:rFonts w:cs="Arial"/>
                <w:sz w:val="20"/>
                <w:szCs w:val="20"/>
              </w:rPr>
              <w:t>Solicita poda de plantas e capina em área verde existente em frente à residência de nº 441 da Rua Ignácio Pinheiro, no Jardim Vista Verde.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71520" w:rsidRDefault="00F71520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F71520" w:rsidRPr="00F71520">
        <w:rPr>
          <w:rFonts w:cs="Arial"/>
        </w:rPr>
        <w:t>poda de plantas e capina em área verde existente em frente à residência de nº 441 da Rua Ignácio Pinheiro, no Jardim Vista Verde.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71520">
        <w:rPr>
          <w:rFonts w:cs="Arial"/>
        </w:rPr>
        <w:t xml:space="preserve">12 de maio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71520" w:rsidRDefault="00F71520" w:rsidP="00F71520">
      <w:pPr>
        <w:jc w:val="center"/>
        <w:rPr>
          <w:rFonts w:eastAsia="Calibri" w:cs="Arial"/>
          <w:b/>
          <w:smallCaps/>
          <w:lang w:eastAsia="en-US"/>
        </w:rPr>
      </w:pPr>
    </w:p>
    <w:p w:rsidR="00F71520" w:rsidRPr="005D429C" w:rsidRDefault="00F71520" w:rsidP="00F71520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F71520" w:rsidRDefault="00F71520" w:rsidP="00F71520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DEM</w:t>
      </w:r>
    </w:p>
    <w:p w:rsidR="00F71520" w:rsidRDefault="00F71520" w:rsidP="00F71520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532" w:rsidRDefault="003D6532">
      <w:r>
        <w:separator/>
      </w:r>
    </w:p>
  </w:endnote>
  <w:endnote w:type="continuationSeparator" w:id="0">
    <w:p w:rsidR="003D6532" w:rsidRDefault="003D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532" w:rsidRDefault="003D6532">
      <w:r>
        <w:separator/>
      </w:r>
    </w:p>
  </w:footnote>
  <w:footnote w:type="continuationSeparator" w:id="0">
    <w:p w:rsidR="003D6532" w:rsidRDefault="003D6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7152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7152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6532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20B8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1520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23181-6360-47C8-9189-C3965C6B2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92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2021-05-10T18:13:00Z</dcterms:created>
  <dcterms:modified xsi:type="dcterms:W3CDTF">2021-05-10T18:14:00Z</dcterms:modified>
</cp:coreProperties>
</file>